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35" w:rsidRPr="00C2659B" w:rsidRDefault="00B41F35">
      <w:pPr>
        <w:rPr>
          <w:rFonts w:ascii="Arial" w:hAnsi="Arial" w:cs="Arial"/>
        </w:rPr>
      </w:pPr>
    </w:p>
    <w:p w:rsidR="009167E8" w:rsidRPr="00C2659B" w:rsidRDefault="009167E8">
      <w:pPr>
        <w:rPr>
          <w:rFonts w:ascii="Arial" w:hAnsi="Arial" w:cs="Arial"/>
        </w:rPr>
      </w:pPr>
    </w:p>
    <w:p w:rsidR="009167E8" w:rsidRPr="00C2659B" w:rsidRDefault="009167E8">
      <w:pPr>
        <w:rPr>
          <w:rFonts w:ascii="Arial" w:hAnsi="Arial" w:cs="Arial"/>
        </w:rPr>
      </w:pPr>
      <w:r w:rsidRPr="00C2659B">
        <w:rPr>
          <w:rFonts w:ascii="Arial" w:hAnsi="Arial" w:cs="Arial"/>
        </w:rPr>
        <w:tab/>
      </w:r>
      <w:r w:rsidRPr="00C2659B">
        <w:rPr>
          <w:rFonts w:ascii="Arial" w:hAnsi="Arial" w:cs="Arial"/>
        </w:rPr>
        <w:tab/>
      </w:r>
    </w:p>
    <w:p w:rsidR="00743070" w:rsidRDefault="00743070">
      <w:pPr>
        <w:rPr>
          <w:rFonts w:ascii="Arial" w:hAnsi="Arial" w:cs="Arial"/>
        </w:rPr>
      </w:pPr>
    </w:p>
    <w:p w:rsidR="00C2659B" w:rsidRDefault="00C2659B">
      <w:pPr>
        <w:rPr>
          <w:rFonts w:ascii="Arial" w:hAnsi="Arial" w:cs="Arial"/>
        </w:rPr>
      </w:pPr>
    </w:p>
    <w:p w:rsidR="00C2659B" w:rsidRDefault="00C2659B">
      <w:pPr>
        <w:rPr>
          <w:rFonts w:ascii="Arial" w:hAnsi="Arial" w:cs="Arial"/>
        </w:rPr>
      </w:pPr>
    </w:p>
    <w:p w:rsidR="00C2659B" w:rsidRDefault="00C2659B">
      <w:pPr>
        <w:rPr>
          <w:rFonts w:ascii="Arial" w:hAnsi="Arial" w:cs="Arial"/>
        </w:rPr>
      </w:pPr>
    </w:p>
    <w:p w:rsidR="00C2659B" w:rsidRPr="00C2659B" w:rsidRDefault="00C2659B">
      <w:pPr>
        <w:rPr>
          <w:rFonts w:ascii="Arial" w:hAnsi="Arial" w:cs="Arial"/>
        </w:rPr>
      </w:pPr>
    </w:p>
    <w:p w:rsidR="009167E8" w:rsidRPr="00C2659B" w:rsidRDefault="009167E8">
      <w:pPr>
        <w:rPr>
          <w:rFonts w:ascii="Arial" w:hAnsi="Arial" w:cs="Arial"/>
          <w:b/>
        </w:rPr>
      </w:pPr>
      <w:r w:rsidRPr="00C2659B">
        <w:rPr>
          <w:rFonts w:ascii="Arial" w:hAnsi="Arial" w:cs="Arial"/>
        </w:rPr>
        <w:tab/>
      </w:r>
      <w:r w:rsidRPr="00C2659B">
        <w:rPr>
          <w:rFonts w:ascii="Arial" w:hAnsi="Arial" w:cs="Arial"/>
        </w:rPr>
        <w:tab/>
      </w:r>
      <w:r w:rsidR="00675FC1" w:rsidRPr="00C2659B">
        <w:rPr>
          <w:rFonts w:ascii="Arial" w:hAnsi="Arial" w:cs="Arial"/>
        </w:rPr>
        <w:t xml:space="preserve">  </w:t>
      </w:r>
      <w:r w:rsidR="00E37C90" w:rsidRPr="00C2659B">
        <w:rPr>
          <w:rFonts w:ascii="Arial" w:hAnsi="Arial" w:cs="Arial"/>
        </w:rPr>
        <w:t xml:space="preserve"> </w:t>
      </w:r>
      <w:r w:rsidR="00C2659B" w:rsidRPr="00C2659B">
        <w:rPr>
          <w:rFonts w:ascii="Arial" w:hAnsi="Arial" w:cs="Arial"/>
        </w:rPr>
        <w:tab/>
      </w:r>
      <w:r w:rsidR="00C2659B" w:rsidRPr="00C2659B">
        <w:rPr>
          <w:rFonts w:ascii="Arial" w:hAnsi="Arial" w:cs="Arial"/>
        </w:rPr>
        <w:tab/>
      </w:r>
      <w:r w:rsidRPr="00C2659B">
        <w:rPr>
          <w:rFonts w:ascii="Arial" w:hAnsi="Arial" w:cs="Arial"/>
          <w:b/>
        </w:rPr>
        <w:t xml:space="preserve">PORTARIA N.° </w:t>
      </w:r>
      <w:r w:rsidR="00250D75">
        <w:rPr>
          <w:rFonts w:ascii="Arial" w:hAnsi="Arial" w:cs="Arial"/>
          <w:b/>
        </w:rPr>
        <w:t>194</w:t>
      </w:r>
      <w:r w:rsidR="006A28FA" w:rsidRPr="00C2659B">
        <w:rPr>
          <w:rFonts w:ascii="Arial" w:hAnsi="Arial" w:cs="Arial"/>
          <w:b/>
        </w:rPr>
        <w:t>/201</w:t>
      </w:r>
      <w:r w:rsidR="004116EA" w:rsidRPr="00C2659B">
        <w:rPr>
          <w:rFonts w:ascii="Arial" w:hAnsi="Arial" w:cs="Arial"/>
          <w:b/>
        </w:rPr>
        <w:t>3</w:t>
      </w:r>
    </w:p>
    <w:p w:rsidR="009167E8" w:rsidRPr="00C2659B" w:rsidRDefault="009167E8">
      <w:pPr>
        <w:rPr>
          <w:rFonts w:ascii="Arial" w:hAnsi="Arial" w:cs="Arial"/>
          <w:b/>
        </w:rPr>
      </w:pPr>
    </w:p>
    <w:p w:rsidR="009167E8" w:rsidRPr="00C2659B" w:rsidRDefault="009167E8">
      <w:pPr>
        <w:rPr>
          <w:rFonts w:ascii="Arial" w:hAnsi="Arial" w:cs="Arial"/>
          <w:b/>
        </w:rPr>
      </w:pPr>
    </w:p>
    <w:p w:rsidR="009167E8" w:rsidRPr="00C2659B" w:rsidRDefault="00675FC1" w:rsidP="00B6121E">
      <w:pPr>
        <w:ind w:left="2835" w:hanging="3"/>
        <w:jc w:val="both"/>
        <w:rPr>
          <w:rFonts w:ascii="Arial" w:hAnsi="Arial" w:cs="Arial"/>
          <w:b/>
        </w:rPr>
      </w:pPr>
      <w:r w:rsidRPr="00C2659B">
        <w:rPr>
          <w:rFonts w:ascii="Arial" w:hAnsi="Arial" w:cs="Arial"/>
          <w:b/>
        </w:rPr>
        <w:t>DE</w:t>
      </w:r>
      <w:r w:rsidR="00B6121E">
        <w:rPr>
          <w:rFonts w:ascii="Arial" w:hAnsi="Arial" w:cs="Arial"/>
          <w:b/>
        </w:rPr>
        <w:t>SIGNA LUANA SALETE LORINI DE DORDI COMO RESPONSÁVEL GERAL PELO PROGRAMA BPC NA ESCOLA</w:t>
      </w:r>
      <w:r w:rsidR="00904C0A">
        <w:rPr>
          <w:rFonts w:ascii="Arial" w:hAnsi="Arial" w:cs="Arial"/>
          <w:b/>
        </w:rPr>
        <w:t xml:space="preserve"> NO MUNICÍPIO DE SAGRADA FAMILIA</w:t>
      </w:r>
      <w:r w:rsidR="00737FD0">
        <w:rPr>
          <w:rFonts w:ascii="Arial" w:hAnsi="Arial" w:cs="Arial"/>
          <w:b/>
        </w:rPr>
        <w:t xml:space="preserve"> - RS</w:t>
      </w:r>
      <w:r w:rsidR="00904C0A">
        <w:rPr>
          <w:rFonts w:ascii="Arial" w:hAnsi="Arial" w:cs="Arial"/>
          <w:b/>
        </w:rPr>
        <w:t>.</w:t>
      </w:r>
    </w:p>
    <w:p w:rsidR="009167E8" w:rsidRPr="00C2659B" w:rsidRDefault="009167E8">
      <w:pPr>
        <w:rPr>
          <w:rFonts w:ascii="Arial" w:hAnsi="Arial" w:cs="Arial"/>
        </w:rPr>
      </w:pPr>
    </w:p>
    <w:p w:rsidR="009167E8" w:rsidRPr="00C2659B" w:rsidRDefault="009167E8">
      <w:pPr>
        <w:rPr>
          <w:rFonts w:ascii="Arial" w:hAnsi="Arial" w:cs="Arial"/>
        </w:rPr>
      </w:pPr>
    </w:p>
    <w:p w:rsidR="009167E8" w:rsidRDefault="009167E8" w:rsidP="009167E8">
      <w:pPr>
        <w:jc w:val="both"/>
        <w:rPr>
          <w:rFonts w:ascii="Arial" w:hAnsi="Arial" w:cs="Arial"/>
        </w:rPr>
      </w:pPr>
      <w:r w:rsidRPr="00C2659B">
        <w:rPr>
          <w:rFonts w:ascii="Arial" w:hAnsi="Arial" w:cs="Arial"/>
        </w:rPr>
        <w:tab/>
      </w:r>
      <w:r w:rsidRPr="00C2659B">
        <w:rPr>
          <w:rFonts w:ascii="Arial" w:hAnsi="Arial" w:cs="Arial"/>
        </w:rPr>
        <w:tab/>
      </w:r>
      <w:r w:rsidR="003B0567" w:rsidRPr="00C2659B">
        <w:rPr>
          <w:rFonts w:ascii="Arial" w:hAnsi="Arial" w:cs="Arial"/>
        </w:rPr>
        <w:t xml:space="preserve">     </w:t>
      </w:r>
      <w:r w:rsidR="00C2659B" w:rsidRPr="00C2659B">
        <w:rPr>
          <w:rFonts w:ascii="Arial" w:hAnsi="Arial" w:cs="Arial"/>
        </w:rPr>
        <w:tab/>
      </w:r>
      <w:r w:rsidR="00C2659B" w:rsidRPr="00C2659B">
        <w:rPr>
          <w:rFonts w:ascii="Arial" w:hAnsi="Arial" w:cs="Arial"/>
        </w:rPr>
        <w:tab/>
      </w:r>
      <w:r w:rsidRPr="00C2659B">
        <w:rPr>
          <w:rFonts w:ascii="Arial" w:hAnsi="Arial" w:cs="Arial"/>
          <w:b/>
        </w:rPr>
        <w:t>ALCIDES CE DA SILVA</w:t>
      </w:r>
      <w:r w:rsidRPr="00C2659B">
        <w:rPr>
          <w:rFonts w:ascii="Arial" w:hAnsi="Arial" w:cs="Arial"/>
        </w:rPr>
        <w:t>, Prefeit</w:t>
      </w:r>
      <w:r w:rsidR="00595E6E" w:rsidRPr="00C2659B">
        <w:rPr>
          <w:rFonts w:ascii="Arial" w:hAnsi="Arial" w:cs="Arial"/>
        </w:rPr>
        <w:t xml:space="preserve">o Municipal de Sagrada Família - </w:t>
      </w:r>
      <w:r w:rsidRPr="00C2659B">
        <w:rPr>
          <w:rFonts w:ascii="Arial" w:hAnsi="Arial" w:cs="Arial"/>
        </w:rPr>
        <w:t xml:space="preserve">RS, no uso das atribuições legais que lhe são conferidas pela Lei Orgânica Municipal, </w:t>
      </w:r>
      <w:r w:rsidR="00904C0A">
        <w:rPr>
          <w:rFonts w:ascii="Arial" w:hAnsi="Arial" w:cs="Arial"/>
        </w:rPr>
        <w:t>baixa a seguinte portaria:</w:t>
      </w:r>
    </w:p>
    <w:p w:rsidR="00737FD0" w:rsidRDefault="00737FD0" w:rsidP="009167E8">
      <w:pPr>
        <w:jc w:val="both"/>
        <w:rPr>
          <w:rFonts w:ascii="Arial" w:hAnsi="Arial" w:cs="Arial"/>
        </w:rPr>
      </w:pPr>
    </w:p>
    <w:p w:rsidR="00904C0A" w:rsidRPr="00904C0A" w:rsidRDefault="00904C0A" w:rsidP="00904C0A">
      <w:pPr>
        <w:ind w:firstLine="2832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04C0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signa Luana Salete </w:t>
      </w:r>
      <w:proofErr w:type="spellStart"/>
      <w:r>
        <w:rPr>
          <w:rFonts w:ascii="Arial" w:hAnsi="Arial" w:cs="Arial"/>
        </w:rPr>
        <w:t>Lorini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D</w:t>
      </w:r>
      <w:r w:rsidR="00737FD0">
        <w:rPr>
          <w:rFonts w:ascii="Arial" w:hAnsi="Arial" w:cs="Arial"/>
        </w:rPr>
        <w:t>ordi</w:t>
      </w:r>
      <w:proofErr w:type="spellEnd"/>
      <w:r w:rsidR="00737FD0">
        <w:rPr>
          <w:rFonts w:ascii="Arial" w:hAnsi="Arial" w:cs="Arial"/>
        </w:rPr>
        <w:t xml:space="preserve"> como Responsável Geral pelo P</w:t>
      </w:r>
      <w:r w:rsidRPr="00904C0A">
        <w:rPr>
          <w:rFonts w:ascii="Arial" w:hAnsi="Arial" w:cs="Arial"/>
        </w:rPr>
        <w:t xml:space="preserve">rograma </w:t>
      </w:r>
      <w:r>
        <w:rPr>
          <w:rFonts w:ascii="Arial" w:hAnsi="Arial" w:cs="Arial"/>
        </w:rPr>
        <w:t>BPC</w:t>
      </w:r>
      <w:r w:rsidRPr="00904C0A">
        <w:rPr>
          <w:rFonts w:ascii="Arial" w:hAnsi="Arial" w:cs="Arial"/>
        </w:rPr>
        <w:t xml:space="preserve"> na escola</w:t>
      </w:r>
      <w:r w:rsidR="003E4D64">
        <w:rPr>
          <w:rFonts w:ascii="Arial" w:hAnsi="Arial" w:cs="Arial"/>
        </w:rPr>
        <w:t xml:space="preserve"> no município de Sagrada Família</w:t>
      </w:r>
      <w:r w:rsidR="00737FD0">
        <w:rPr>
          <w:rFonts w:ascii="Arial" w:hAnsi="Arial" w:cs="Arial"/>
        </w:rPr>
        <w:t xml:space="preserve"> - RS</w:t>
      </w:r>
      <w:r>
        <w:rPr>
          <w:rFonts w:ascii="Arial" w:hAnsi="Arial" w:cs="Arial"/>
        </w:rPr>
        <w:t>, a contar de 05/11/2013.</w:t>
      </w:r>
    </w:p>
    <w:p w:rsidR="00904C0A" w:rsidRDefault="00904C0A" w:rsidP="009167E8">
      <w:pPr>
        <w:jc w:val="both"/>
        <w:rPr>
          <w:rFonts w:ascii="Arial" w:hAnsi="Arial" w:cs="Arial"/>
        </w:rPr>
      </w:pPr>
    </w:p>
    <w:p w:rsidR="00904C0A" w:rsidRPr="00C2659B" w:rsidRDefault="00904C0A" w:rsidP="009167E8">
      <w:pPr>
        <w:jc w:val="both"/>
        <w:rPr>
          <w:rFonts w:ascii="Arial" w:hAnsi="Arial" w:cs="Arial"/>
        </w:rPr>
      </w:pPr>
    </w:p>
    <w:p w:rsidR="00C876D1" w:rsidRPr="00C2659B" w:rsidRDefault="00C876D1" w:rsidP="009167E8">
      <w:pPr>
        <w:jc w:val="both"/>
        <w:rPr>
          <w:rFonts w:ascii="Arial" w:hAnsi="Arial" w:cs="Arial"/>
        </w:rPr>
      </w:pPr>
    </w:p>
    <w:p w:rsidR="00501154" w:rsidRPr="00C2659B" w:rsidRDefault="009167E8" w:rsidP="009167E8">
      <w:pPr>
        <w:jc w:val="both"/>
        <w:rPr>
          <w:rFonts w:ascii="Arial" w:hAnsi="Arial" w:cs="Arial"/>
        </w:rPr>
      </w:pPr>
      <w:r w:rsidRPr="00C2659B">
        <w:rPr>
          <w:rFonts w:ascii="Arial" w:hAnsi="Arial" w:cs="Arial"/>
        </w:rPr>
        <w:t xml:space="preserve"> </w:t>
      </w:r>
    </w:p>
    <w:p w:rsidR="00501154" w:rsidRPr="00C2659B" w:rsidRDefault="00501154" w:rsidP="00501154">
      <w:pPr>
        <w:pStyle w:val="Corpodetexto"/>
        <w:rPr>
          <w:rFonts w:cs="Arial"/>
        </w:rPr>
      </w:pPr>
      <w:r w:rsidRPr="00C2659B">
        <w:rPr>
          <w:rFonts w:cs="Arial"/>
        </w:rPr>
        <w:tab/>
      </w:r>
      <w:r w:rsidR="003B0567" w:rsidRPr="00C2659B">
        <w:rPr>
          <w:rFonts w:cs="Arial"/>
        </w:rPr>
        <w:tab/>
      </w:r>
      <w:r w:rsidR="00C2659B" w:rsidRPr="00C2659B">
        <w:rPr>
          <w:rFonts w:cs="Arial"/>
        </w:rPr>
        <w:tab/>
      </w:r>
      <w:r w:rsidR="00C2659B" w:rsidRPr="00C2659B">
        <w:rPr>
          <w:rFonts w:cs="Arial"/>
        </w:rPr>
        <w:tab/>
      </w:r>
      <w:r w:rsidRPr="00C2659B">
        <w:rPr>
          <w:rFonts w:cs="Arial"/>
        </w:rPr>
        <w:t>GABINETE DO PREFEITO MUNICIPAL DE SAGRADA FAMÍLIA, EM 0</w:t>
      </w:r>
      <w:r w:rsidR="003E4D64">
        <w:rPr>
          <w:rFonts w:cs="Arial"/>
        </w:rPr>
        <w:t>5</w:t>
      </w:r>
      <w:r w:rsidRPr="00C2659B">
        <w:rPr>
          <w:rFonts w:cs="Arial"/>
        </w:rPr>
        <w:t xml:space="preserve"> DE </w:t>
      </w:r>
      <w:r w:rsidR="00C2659B">
        <w:rPr>
          <w:rFonts w:cs="Arial"/>
        </w:rPr>
        <w:t>NOVEMBRO</w:t>
      </w:r>
      <w:r w:rsidRPr="00C2659B">
        <w:rPr>
          <w:rFonts w:cs="Arial"/>
        </w:rPr>
        <w:t xml:space="preserve"> DE 201</w:t>
      </w:r>
      <w:r w:rsidR="00C2659B">
        <w:rPr>
          <w:rFonts w:cs="Arial"/>
        </w:rPr>
        <w:t>3</w:t>
      </w:r>
      <w:r w:rsidRPr="00C2659B">
        <w:rPr>
          <w:rFonts w:cs="Arial"/>
        </w:rPr>
        <w:t>.</w:t>
      </w:r>
    </w:p>
    <w:p w:rsidR="00501154" w:rsidRPr="00C2659B" w:rsidRDefault="00501154" w:rsidP="00501154">
      <w:pPr>
        <w:pStyle w:val="Corpodetexto"/>
        <w:rPr>
          <w:rFonts w:cs="Arial"/>
        </w:rPr>
      </w:pPr>
    </w:p>
    <w:p w:rsidR="00501154" w:rsidRPr="00C2659B" w:rsidRDefault="00501154" w:rsidP="00501154">
      <w:pPr>
        <w:pStyle w:val="Corpodetexto"/>
        <w:rPr>
          <w:rFonts w:cs="Arial"/>
        </w:rPr>
      </w:pPr>
    </w:p>
    <w:p w:rsidR="00501154" w:rsidRPr="00C2659B" w:rsidRDefault="00501154" w:rsidP="00501154">
      <w:pPr>
        <w:pStyle w:val="Corpodetexto"/>
        <w:rPr>
          <w:rFonts w:cs="Arial"/>
        </w:rPr>
      </w:pPr>
    </w:p>
    <w:p w:rsidR="00501154" w:rsidRPr="00C2659B" w:rsidRDefault="00501154" w:rsidP="00501154">
      <w:pPr>
        <w:pStyle w:val="Corpodetexto"/>
        <w:rPr>
          <w:rFonts w:cs="Arial"/>
        </w:rPr>
      </w:pPr>
    </w:p>
    <w:p w:rsidR="00501154" w:rsidRPr="00C2659B" w:rsidRDefault="00501154" w:rsidP="00501154">
      <w:pPr>
        <w:pStyle w:val="Recuodecorpodetexto2"/>
        <w:ind w:left="3540" w:firstLine="0"/>
        <w:rPr>
          <w:rFonts w:ascii="Arial" w:hAnsi="Arial" w:cs="Arial"/>
          <w:b w:val="0"/>
        </w:rPr>
      </w:pPr>
      <w:r w:rsidRPr="00C2659B">
        <w:rPr>
          <w:rFonts w:ascii="Arial" w:hAnsi="Arial" w:cs="Arial"/>
        </w:rPr>
        <w:t>ALCIDES CE DA SILVA</w:t>
      </w:r>
      <w:r w:rsidRPr="00C2659B">
        <w:rPr>
          <w:rFonts w:ascii="Arial" w:hAnsi="Arial" w:cs="Arial"/>
        </w:rPr>
        <w:tab/>
        <w:t xml:space="preserve">                                Prefeito Municipal</w:t>
      </w:r>
    </w:p>
    <w:p w:rsidR="00501154" w:rsidRPr="00C2659B" w:rsidRDefault="00501154" w:rsidP="00501154">
      <w:pPr>
        <w:spacing w:line="360" w:lineRule="auto"/>
        <w:jc w:val="both"/>
        <w:rPr>
          <w:rFonts w:ascii="Arial" w:hAnsi="Arial" w:cs="Arial"/>
          <w:b/>
        </w:rPr>
      </w:pPr>
    </w:p>
    <w:p w:rsidR="00501154" w:rsidRPr="00C2659B" w:rsidRDefault="00C2659B" w:rsidP="00501154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501154" w:rsidRPr="00C2659B">
        <w:rPr>
          <w:rFonts w:ascii="Arial" w:hAnsi="Arial" w:cs="Arial"/>
          <w:b/>
        </w:rPr>
        <w:t xml:space="preserve">Registre-se e Publique-se                           </w:t>
      </w:r>
    </w:p>
    <w:p w:rsidR="00C2659B" w:rsidRDefault="00C2659B" w:rsidP="00501154">
      <w:pPr>
        <w:jc w:val="both"/>
        <w:rPr>
          <w:rFonts w:ascii="Arial" w:hAnsi="Arial" w:cs="Arial"/>
          <w:b/>
        </w:rPr>
      </w:pPr>
    </w:p>
    <w:p w:rsidR="00501154" w:rsidRPr="00C2659B" w:rsidRDefault="00C2659B" w:rsidP="0050115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JOVENTIL DOS S. </w:t>
      </w:r>
      <w:proofErr w:type="gramStart"/>
      <w:r>
        <w:rPr>
          <w:rFonts w:ascii="Arial" w:hAnsi="Arial" w:cs="Arial"/>
          <w:b/>
        </w:rPr>
        <w:t>BRIZOLLA</w:t>
      </w:r>
      <w:proofErr w:type="gramEnd"/>
    </w:p>
    <w:p w:rsidR="00501154" w:rsidRPr="00C2659B" w:rsidRDefault="00C2659B" w:rsidP="0050115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501154" w:rsidRPr="00C2659B">
        <w:rPr>
          <w:rFonts w:ascii="Arial" w:hAnsi="Arial" w:cs="Arial"/>
          <w:b/>
        </w:rPr>
        <w:t>Séc. Mun. da Administração</w:t>
      </w:r>
    </w:p>
    <w:p w:rsidR="00501154" w:rsidRPr="00C2659B" w:rsidRDefault="00501154" w:rsidP="00501154">
      <w:pPr>
        <w:jc w:val="both"/>
        <w:rPr>
          <w:rFonts w:ascii="Arial" w:hAnsi="Arial" w:cs="Arial"/>
          <w:b/>
        </w:rPr>
      </w:pPr>
    </w:p>
    <w:p w:rsidR="009167E8" w:rsidRPr="00C2659B" w:rsidRDefault="009167E8" w:rsidP="009167E8">
      <w:pPr>
        <w:jc w:val="both"/>
        <w:rPr>
          <w:rFonts w:ascii="Arial" w:hAnsi="Arial" w:cs="Arial"/>
        </w:rPr>
      </w:pPr>
    </w:p>
    <w:sectPr w:rsidR="009167E8" w:rsidRPr="00C2659B" w:rsidSect="00215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64118B"/>
    <w:rsid w:val="00005734"/>
    <w:rsid w:val="00012053"/>
    <w:rsid w:val="00020C49"/>
    <w:rsid w:val="00025CA6"/>
    <w:rsid w:val="00032130"/>
    <w:rsid w:val="00040DE4"/>
    <w:rsid w:val="000526F1"/>
    <w:rsid w:val="00061280"/>
    <w:rsid w:val="00081C3F"/>
    <w:rsid w:val="000A7D66"/>
    <w:rsid w:val="000B385D"/>
    <w:rsid w:val="000C06CA"/>
    <w:rsid w:val="000C556F"/>
    <w:rsid w:val="000D6DB0"/>
    <w:rsid w:val="000E11DC"/>
    <w:rsid w:val="0010139E"/>
    <w:rsid w:val="0010174E"/>
    <w:rsid w:val="00110AAC"/>
    <w:rsid w:val="001145AC"/>
    <w:rsid w:val="0012347F"/>
    <w:rsid w:val="00134C1E"/>
    <w:rsid w:val="001417AF"/>
    <w:rsid w:val="0015224B"/>
    <w:rsid w:val="00162F39"/>
    <w:rsid w:val="00183ABC"/>
    <w:rsid w:val="00184236"/>
    <w:rsid w:val="001A7663"/>
    <w:rsid w:val="001B12DC"/>
    <w:rsid w:val="001C4333"/>
    <w:rsid w:val="00206270"/>
    <w:rsid w:val="00213AD8"/>
    <w:rsid w:val="00215C9C"/>
    <w:rsid w:val="002247D0"/>
    <w:rsid w:val="002436E9"/>
    <w:rsid w:val="00250D75"/>
    <w:rsid w:val="0026457B"/>
    <w:rsid w:val="002B00DF"/>
    <w:rsid w:val="002B377D"/>
    <w:rsid w:val="002D3632"/>
    <w:rsid w:val="00305E7D"/>
    <w:rsid w:val="00306019"/>
    <w:rsid w:val="00316880"/>
    <w:rsid w:val="00324F09"/>
    <w:rsid w:val="003251B4"/>
    <w:rsid w:val="003463D2"/>
    <w:rsid w:val="003544E7"/>
    <w:rsid w:val="00365A16"/>
    <w:rsid w:val="00374E7F"/>
    <w:rsid w:val="00381B5F"/>
    <w:rsid w:val="00387A8F"/>
    <w:rsid w:val="00395844"/>
    <w:rsid w:val="003B0567"/>
    <w:rsid w:val="003B1EE8"/>
    <w:rsid w:val="003B7C43"/>
    <w:rsid w:val="003D18BA"/>
    <w:rsid w:val="003D3185"/>
    <w:rsid w:val="003E4D64"/>
    <w:rsid w:val="003F6D4D"/>
    <w:rsid w:val="00405493"/>
    <w:rsid w:val="00406A81"/>
    <w:rsid w:val="004116EA"/>
    <w:rsid w:val="00415F0C"/>
    <w:rsid w:val="00454C4C"/>
    <w:rsid w:val="00480C02"/>
    <w:rsid w:val="004838E3"/>
    <w:rsid w:val="0048584D"/>
    <w:rsid w:val="00487A36"/>
    <w:rsid w:val="004A4FC7"/>
    <w:rsid w:val="004B7368"/>
    <w:rsid w:val="004C6C21"/>
    <w:rsid w:val="004C7075"/>
    <w:rsid w:val="004E11F6"/>
    <w:rsid w:val="004F1A3B"/>
    <w:rsid w:val="00501154"/>
    <w:rsid w:val="005173B2"/>
    <w:rsid w:val="005176BE"/>
    <w:rsid w:val="00517824"/>
    <w:rsid w:val="00541B18"/>
    <w:rsid w:val="00543B9E"/>
    <w:rsid w:val="0054408E"/>
    <w:rsid w:val="005447D2"/>
    <w:rsid w:val="00546E6E"/>
    <w:rsid w:val="0054798F"/>
    <w:rsid w:val="00571EE0"/>
    <w:rsid w:val="00576464"/>
    <w:rsid w:val="00577E70"/>
    <w:rsid w:val="00580B45"/>
    <w:rsid w:val="00595E6E"/>
    <w:rsid w:val="005B1032"/>
    <w:rsid w:val="005C0474"/>
    <w:rsid w:val="005C65A7"/>
    <w:rsid w:val="005D45CC"/>
    <w:rsid w:val="005D758E"/>
    <w:rsid w:val="005F4DAB"/>
    <w:rsid w:val="00602BC8"/>
    <w:rsid w:val="006401DB"/>
    <w:rsid w:val="0064118B"/>
    <w:rsid w:val="00671486"/>
    <w:rsid w:val="0067411D"/>
    <w:rsid w:val="00675FC1"/>
    <w:rsid w:val="006900DF"/>
    <w:rsid w:val="006927FC"/>
    <w:rsid w:val="00692E54"/>
    <w:rsid w:val="006A28FA"/>
    <w:rsid w:val="006C3EFF"/>
    <w:rsid w:val="006D076F"/>
    <w:rsid w:val="006D0BC4"/>
    <w:rsid w:val="006E5764"/>
    <w:rsid w:val="006F0181"/>
    <w:rsid w:val="00704DEF"/>
    <w:rsid w:val="00706B65"/>
    <w:rsid w:val="007131FD"/>
    <w:rsid w:val="007233F6"/>
    <w:rsid w:val="00726567"/>
    <w:rsid w:val="00737FD0"/>
    <w:rsid w:val="007427E5"/>
    <w:rsid w:val="00743070"/>
    <w:rsid w:val="0076693C"/>
    <w:rsid w:val="00773928"/>
    <w:rsid w:val="00781EA3"/>
    <w:rsid w:val="0078667F"/>
    <w:rsid w:val="007906D7"/>
    <w:rsid w:val="007B751F"/>
    <w:rsid w:val="007C075D"/>
    <w:rsid w:val="007D5F22"/>
    <w:rsid w:val="007F2B31"/>
    <w:rsid w:val="007F4A01"/>
    <w:rsid w:val="007F6B8E"/>
    <w:rsid w:val="0081623E"/>
    <w:rsid w:val="00822386"/>
    <w:rsid w:val="00837BF2"/>
    <w:rsid w:val="00861D56"/>
    <w:rsid w:val="0086501F"/>
    <w:rsid w:val="00880DA2"/>
    <w:rsid w:val="00887B2F"/>
    <w:rsid w:val="00890E39"/>
    <w:rsid w:val="008957B7"/>
    <w:rsid w:val="008C5EF2"/>
    <w:rsid w:val="008D0B63"/>
    <w:rsid w:val="008E08BE"/>
    <w:rsid w:val="008E1B31"/>
    <w:rsid w:val="008E79A9"/>
    <w:rsid w:val="008F3F18"/>
    <w:rsid w:val="008F3F27"/>
    <w:rsid w:val="00904C0A"/>
    <w:rsid w:val="009124D7"/>
    <w:rsid w:val="009148D0"/>
    <w:rsid w:val="009167E8"/>
    <w:rsid w:val="00921237"/>
    <w:rsid w:val="00922024"/>
    <w:rsid w:val="00950EF3"/>
    <w:rsid w:val="00956ACC"/>
    <w:rsid w:val="0095766D"/>
    <w:rsid w:val="00961A95"/>
    <w:rsid w:val="00961FA6"/>
    <w:rsid w:val="00971C68"/>
    <w:rsid w:val="009779F5"/>
    <w:rsid w:val="00980AB2"/>
    <w:rsid w:val="00982A12"/>
    <w:rsid w:val="00984BDB"/>
    <w:rsid w:val="00995B28"/>
    <w:rsid w:val="009A0AB0"/>
    <w:rsid w:val="009A3817"/>
    <w:rsid w:val="009C338C"/>
    <w:rsid w:val="009D2F67"/>
    <w:rsid w:val="009D6490"/>
    <w:rsid w:val="00A00B17"/>
    <w:rsid w:val="00A04CA4"/>
    <w:rsid w:val="00A25BD7"/>
    <w:rsid w:val="00A31187"/>
    <w:rsid w:val="00A31CDE"/>
    <w:rsid w:val="00A33760"/>
    <w:rsid w:val="00A36B22"/>
    <w:rsid w:val="00A37BF5"/>
    <w:rsid w:val="00A54981"/>
    <w:rsid w:val="00AA7825"/>
    <w:rsid w:val="00AB2618"/>
    <w:rsid w:val="00AB4074"/>
    <w:rsid w:val="00AC1D0B"/>
    <w:rsid w:val="00AD1432"/>
    <w:rsid w:val="00AE7FE0"/>
    <w:rsid w:val="00AF2A3B"/>
    <w:rsid w:val="00AF4D9C"/>
    <w:rsid w:val="00AF6846"/>
    <w:rsid w:val="00AF7A67"/>
    <w:rsid w:val="00B02EF9"/>
    <w:rsid w:val="00B07A70"/>
    <w:rsid w:val="00B141D6"/>
    <w:rsid w:val="00B22EBB"/>
    <w:rsid w:val="00B4151E"/>
    <w:rsid w:val="00B41F35"/>
    <w:rsid w:val="00B460E2"/>
    <w:rsid w:val="00B52A8B"/>
    <w:rsid w:val="00B55EE8"/>
    <w:rsid w:val="00B6121E"/>
    <w:rsid w:val="00B716B6"/>
    <w:rsid w:val="00B907D0"/>
    <w:rsid w:val="00B90D05"/>
    <w:rsid w:val="00B9176D"/>
    <w:rsid w:val="00BA5C45"/>
    <w:rsid w:val="00BA6A44"/>
    <w:rsid w:val="00BC14A8"/>
    <w:rsid w:val="00BD1BC5"/>
    <w:rsid w:val="00BE0EFC"/>
    <w:rsid w:val="00BE5EDA"/>
    <w:rsid w:val="00BF07B3"/>
    <w:rsid w:val="00BF1C0C"/>
    <w:rsid w:val="00BF256F"/>
    <w:rsid w:val="00BF26C7"/>
    <w:rsid w:val="00BF29B2"/>
    <w:rsid w:val="00BF2A2B"/>
    <w:rsid w:val="00BF41DA"/>
    <w:rsid w:val="00BF7677"/>
    <w:rsid w:val="00C06D64"/>
    <w:rsid w:val="00C079F7"/>
    <w:rsid w:val="00C23B1B"/>
    <w:rsid w:val="00C2659B"/>
    <w:rsid w:val="00C33572"/>
    <w:rsid w:val="00C3368A"/>
    <w:rsid w:val="00C546C6"/>
    <w:rsid w:val="00C876D1"/>
    <w:rsid w:val="00C92FA7"/>
    <w:rsid w:val="00D1563B"/>
    <w:rsid w:val="00D42695"/>
    <w:rsid w:val="00D44804"/>
    <w:rsid w:val="00D44C55"/>
    <w:rsid w:val="00D61424"/>
    <w:rsid w:val="00D94F32"/>
    <w:rsid w:val="00DA2454"/>
    <w:rsid w:val="00DA6DB1"/>
    <w:rsid w:val="00DC03C4"/>
    <w:rsid w:val="00DD6C83"/>
    <w:rsid w:val="00DF781C"/>
    <w:rsid w:val="00E36AB5"/>
    <w:rsid w:val="00E37C90"/>
    <w:rsid w:val="00E4053D"/>
    <w:rsid w:val="00E41311"/>
    <w:rsid w:val="00E43616"/>
    <w:rsid w:val="00E47EC5"/>
    <w:rsid w:val="00E50499"/>
    <w:rsid w:val="00E53592"/>
    <w:rsid w:val="00E71951"/>
    <w:rsid w:val="00E72BAB"/>
    <w:rsid w:val="00E72C79"/>
    <w:rsid w:val="00E82CE2"/>
    <w:rsid w:val="00E93D77"/>
    <w:rsid w:val="00EA3C9A"/>
    <w:rsid w:val="00EB3FCE"/>
    <w:rsid w:val="00EC2476"/>
    <w:rsid w:val="00EE20E7"/>
    <w:rsid w:val="00EF3BA8"/>
    <w:rsid w:val="00F74678"/>
    <w:rsid w:val="00F91F52"/>
    <w:rsid w:val="00FC44EF"/>
    <w:rsid w:val="00FE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C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01154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01154"/>
    <w:rPr>
      <w:rFonts w:ascii="Arial" w:hAnsi="Arial"/>
      <w:b/>
      <w:sz w:val="24"/>
    </w:rPr>
  </w:style>
  <w:style w:type="paragraph" w:styleId="Recuodecorpodetexto2">
    <w:name w:val="Body Text Indent 2"/>
    <w:basedOn w:val="Normal"/>
    <w:link w:val="Recuodecorpodetexto2Char"/>
    <w:rsid w:val="00501154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01154"/>
    <w:rPr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ef.Sagrada%20Familia\Desktop\PORTARIAS%202010\PORTARIA%2012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PORTARIA 120</Template>
  <TotalTime>6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7</cp:revision>
  <cp:lastPrinted>2010-07-28T17:53:00Z</cp:lastPrinted>
  <dcterms:created xsi:type="dcterms:W3CDTF">2013-11-05T13:30:00Z</dcterms:created>
  <dcterms:modified xsi:type="dcterms:W3CDTF">2013-11-05T13:36:00Z</dcterms:modified>
</cp:coreProperties>
</file>